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FD0BB1">
            <w:pPr>
              <w:pStyle w:val="Heading2"/>
              <w:outlineLvl w:val="1"/>
            </w:pPr>
            <w:r w:rsidRPr="003F49B4">
              <w:rPr>
                <w:sz w:val="48"/>
              </w:rPr>
              <w:t>P</w:t>
            </w:r>
            <w:r w:rsidR="00FD0BB1">
              <w:rPr>
                <w:sz w:val="48"/>
              </w:rPr>
              <w:t>3</w:t>
            </w:r>
            <w:bookmarkStart w:id="0" w:name="_GoBack"/>
            <w:bookmarkEnd w:id="0"/>
            <w:r w:rsidR="00FD0BB1">
              <w:rPr>
                <w:sz w:val="48"/>
              </w:rPr>
              <w:t>47</w:t>
            </w:r>
            <w:r w:rsidR="009E6A73" w:rsidRPr="003F49B4">
              <w:rPr>
                <w:sz w:val="48"/>
              </w:rPr>
              <w:t xml:space="preserve"> </w:t>
            </w:r>
            <w:r w:rsidR="0013771E" w:rsidRPr="003F49B4">
              <w:rPr>
                <w:sz w:val="48"/>
              </w:rPr>
              <w:t>‘</w:t>
            </w:r>
            <w:r w:rsidR="000C3E78">
              <w:rPr>
                <w:sz w:val="48"/>
              </w:rPr>
              <w:t>Relaxing R1 Read performance</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FD0BB1">
                                    <w:t>347</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602F1" w:rsidP="00147011">
                                  <w:pPr>
                                    <w:pStyle w:val="Footer"/>
                                    <w:rPr>
                                      <w:spacing w:val="-8"/>
                                    </w:rPr>
                                  </w:pPr>
                                  <w:r>
                                    <w:rPr>
                                      <w:b/>
                                    </w:rPr>
                                    <w:t>Wednesday 19 October 2016</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FD0BB1">
                              <w:t>347</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602F1" w:rsidP="00147011">
                            <w:pPr>
                              <w:pStyle w:val="Footer"/>
                              <w:rPr>
                                <w:spacing w:val="-8"/>
                              </w:rPr>
                            </w:pPr>
                            <w:r>
                              <w:rPr>
                                <w:b/>
                              </w:rPr>
                              <w:t>Wednesday 19 October 2016</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p w:rsidR="0062349A" w:rsidRDefault="0062349A" w:rsidP="0062349A">
      <w:bookmarkStart w:id="1" w:name="_Toc217197915"/>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B2161" w:rsidP="0018445A">
            <w:pPr>
              <w:keepNext/>
              <w:spacing w:line="240" w:lineRule="auto"/>
              <w:ind w:left="113"/>
              <w:rPr>
                <w:b/>
                <w:color w:val="FFFFFF"/>
              </w:rPr>
            </w:pPr>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FD0BB1">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FD0BB1">
              <w:rPr>
                <w:color w:val="000000"/>
                <w:szCs w:val="20"/>
              </w:rPr>
              <w:t>A</w:t>
            </w:r>
            <w:r w:rsidRPr="00E503FE">
              <w:rPr>
                <w:color w:val="000000"/>
              </w:rPr>
              <w:t xml:space="preserve"> delivers the intention of P</w:t>
            </w:r>
            <w:r w:rsidR="00FD0BB1">
              <w:rPr>
                <w:color w:val="000000"/>
                <w:szCs w:val="20"/>
              </w:rPr>
              <w:t>347</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B2161"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D0680B" w:rsidP="00D0680B">
            <w:pPr>
              <w:pStyle w:val="TableColumnHeading"/>
              <w:keepNext/>
            </w:pPr>
            <w:r w:rsidRPr="002F785A">
              <w:t xml:space="preserve">Do you </w:t>
            </w:r>
            <w:r>
              <w:t>have any</w:t>
            </w:r>
            <w:r w:rsidRPr="002F785A">
              <w:t xml:space="preserve"> potential Alternative Modifi</w:t>
            </w:r>
            <w:r>
              <w:t>cations within the scope of P347</w:t>
            </w:r>
            <w:r w:rsidRPr="002F785A">
              <w:t xml:space="preserve"> which would better facilitate the Applicable BSC Objectives?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D0680B" w:rsidRDefault="00D0680B" w:rsidP="0018445A">
            <w:pPr>
              <w:keepNext/>
              <w:spacing w:after="40"/>
              <w:ind w:left="113" w:right="113"/>
              <w:rPr>
                <w:color w:val="008576"/>
              </w:rPr>
            </w:pPr>
            <w:r w:rsidRPr="00D0680B">
              <w:rPr>
                <w:color w:val="008576"/>
              </w:rPr>
              <w:t>Please provide details of your Alternative Modification(s) and your rationale as to why it/they better facilitat</w:t>
            </w:r>
            <w:r>
              <w:rPr>
                <w:color w:val="008576"/>
              </w:rPr>
              <w:t>e the Applicable BSC Objectives</w:t>
            </w:r>
            <w:r w:rsidR="0062349A" w:rsidRPr="00D0680B">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9B2161"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D0680B" w:rsidP="00D0680B">
            <w:pPr>
              <w:pStyle w:val="TableColumnHeading"/>
              <w:keepNext/>
            </w:pPr>
            <w:r w:rsidRPr="00481163">
              <w:t xml:space="preserve">Will </w:t>
            </w:r>
            <w:r>
              <w:t>P347 i</w:t>
            </w:r>
            <w:r w:rsidRPr="00481163">
              <w:t>mpact your organisation?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242E19" w:rsidP="0018445A">
            <w:pPr>
              <w:keepNext/>
              <w:spacing w:line="240" w:lineRule="auto"/>
              <w:ind w:left="113"/>
              <w:rPr>
                <w:b/>
                <w:color w:val="FFFFFF"/>
              </w:rPr>
            </w:pPr>
            <w:r>
              <w:rPr>
                <w:b/>
                <w:color w:val="FFFFFF"/>
              </w:rPr>
              <w:t xml:space="preserve">Question </w:t>
            </w:r>
            <w:r w:rsidR="009B2161">
              <w:rPr>
                <w:b/>
                <w:color w:val="FFFFFF"/>
              </w:rPr>
              <w:t>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D0680B" w:rsidP="00D0680B">
            <w:pPr>
              <w:pStyle w:val="TableColumnHeading"/>
              <w:keepNext/>
            </w:pPr>
            <w:r w:rsidRPr="00481163">
              <w:t xml:space="preserve">Will your organisation incur any costs in implementing </w:t>
            </w:r>
            <w:r>
              <w:t>P347?</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D5A4C" w:rsidRPr="004B6745" w:rsidTr="004F0BE3">
        <w:trPr>
          <w:cantSplit/>
          <w:trHeight w:hRule="exact" w:val="397"/>
          <w:tblHeader/>
        </w:trPr>
        <w:tc>
          <w:tcPr>
            <w:tcW w:w="8025" w:type="dxa"/>
            <w:gridSpan w:val="2"/>
            <w:tcBorders>
              <w:bottom w:val="single" w:sz="8" w:space="0" w:color="9A4D9E"/>
            </w:tcBorders>
            <w:shd w:val="clear" w:color="auto" w:fill="9A4D9E"/>
            <w:vAlign w:val="center"/>
          </w:tcPr>
          <w:p w:rsidR="00AD5A4C" w:rsidRPr="004B6745" w:rsidRDefault="00AD5A4C" w:rsidP="004F0BE3">
            <w:pPr>
              <w:keepNext/>
              <w:spacing w:line="240" w:lineRule="auto"/>
              <w:ind w:left="113"/>
              <w:rPr>
                <w:b/>
                <w:color w:val="FFFFFF"/>
              </w:rPr>
            </w:pPr>
            <w:r>
              <w:rPr>
                <w:b/>
                <w:color w:val="FFFFFF"/>
              </w:rPr>
              <w:t xml:space="preserve">Question </w:t>
            </w:r>
            <w:r w:rsidR="009B2161">
              <w:rPr>
                <w:b/>
                <w:color w:val="FFFFFF"/>
              </w:rPr>
              <w:t>5</w:t>
            </w:r>
          </w:p>
        </w:tc>
      </w:tr>
      <w:tr w:rsidR="00AD5A4C" w:rsidRPr="004850FA" w:rsidTr="004F0BE3">
        <w:trPr>
          <w:cantSplit/>
          <w:trHeight w:val="160"/>
        </w:trPr>
        <w:tc>
          <w:tcPr>
            <w:tcW w:w="6300" w:type="dxa"/>
            <w:tcBorders>
              <w:top w:val="single" w:sz="8" w:space="0" w:color="9A4D9E"/>
              <w:bottom w:val="single" w:sz="8" w:space="0" w:color="9A4D9E"/>
              <w:right w:val="single" w:sz="8" w:space="0" w:color="9A4D9E"/>
            </w:tcBorders>
          </w:tcPr>
          <w:p w:rsidR="00AD5A4C" w:rsidRPr="004850FA" w:rsidRDefault="00AD5A4C" w:rsidP="004F0BE3">
            <w:pPr>
              <w:pStyle w:val="TableColumnHeading"/>
              <w:keepNext/>
            </w:pPr>
            <w:r w:rsidRPr="002F785A">
              <w:t>Do you agree with the Workgroup’s recommended Implementation Date?</w:t>
            </w:r>
          </w:p>
        </w:tc>
        <w:tc>
          <w:tcPr>
            <w:tcW w:w="1725" w:type="dxa"/>
            <w:tcBorders>
              <w:top w:val="single" w:sz="8" w:space="0" w:color="9A4D9E"/>
              <w:left w:val="single" w:sz="8" w:space="0" w:color="9A4D9E"/>
              <w:bottom w:val="single" w:sz="8" w:space="0" w:color="9A4D9E"/>
            </w:tcBorders>
          </w:tcPr>
          <w:p w:rsidR="00AD5A4C" w:rsidRPr="004850FA" w:rsidRDefault="00AD5A4C" w:rsidP="004F0BE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D5A4C" w:rsidRPr="004B6745" w:rsidTr="004F0BE3">
        <w:trPr>
          <w:cantSplit/>
          <w:trHeight w:val="155"/>
        </w:trPr>
        <w:tc>
          <w:tcPr>
            <w:tcW w:w="8025" w:type="dxa"/>
            <w:gridSpan w:val="2"/>
            <w:tcBorders>
              <w:top w:val="single" w:sz="8" w:space="0" w:color="9A4D9E"/>
            </w:tcBorders>
          </w:tcPr>
          <w:p w:rsidR="00AD5A4C" w:rsidRPr="004B6745" w:rsidRDefault="00AD5A4C" w:rsidP="004F0BE3">
            <w:pPr>
              <w:keepNext/>
              <w:spacing w:after="40"/>
              <w:ind w:left="113" w:right="113"/>
              <w:rPr>
                <w:color w:val="008576"/>
              </w:rPr>
            </w:pPr>
            <w:r>
              <w:rPr>
                <w:color w:val="008576"/>
              </w:rPr>
              <w:t>If ‘Yes’, please provide your comments.</w:t>
            </w:r>
          </w:p>
        </w:tc>
      </w:tr>
      <w:tr w:rsidR="00AD5A4C" w:rsidRPr="004850FA" w:rsidTr="004F0BE3">
        <w:trPr>
          <w:trHeight w:val="152"/>
        </w:trPr>
        <w:tc>
          <w:tcPr>
            <w:tcW w:w="8025" w:type="dxa"/>
            <w:gridSpan w:val="2"/>
          </w:tcPr>
          <w:p w:rsidR="00AD5A4C" w:rsidRPr="004850FA" w:rsidRDefault="00AD5A4C" w:rsidP="004F0BE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AD5A4C" w:rsidRDefault="00AD5A4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42E19" w:rsidRPr="004B6745" w:rsidTr="004F0BE3">
        <w:trPr>
          <w:cantSplit/>
          <w:trHeight w:hRule="exact" w:val="397"/>
          <w:tblHeader/>
        </w:trPr>
        <w:tc>
          <w:tcPr>
            <w:tcW w:w="8025" w:type="dxa"/>
            <w:gridSpan w:val="2"/>
            <w:tcBorders>
              <w:bottom w:val="single" w:sz="8" w:space="0" w:color="9A4D9E"/>
            </w:tcBorders>
            <w:shd w:val="clear" w:color="auto" w:fill="9A4D9E"/>
            <w:vAlign w:val="center"/>
          </w:tcPr>
          <w:p w:rsidR="00242E19" w:rsidRPr="004B6745" w:rsidRDefault="00242E19" w:rsidP="004F0BE3">
            <w:pPr>
              <w:keepNext/>
              <w:spacing w:line="240" w:lineRule="auto"/>
              <w:ind w:left="113"/>
              <w:rPr>
                <w:b/>
                <w:color w:val="FFFFFF"/>
              </w:rPr>
            </w:pPr>
            <w:r>
              <w:rPr>
                <w:b/>
                <w:color w:val="FFFFFF"/>
              </w:rPr>
              <w:t>Question 6</w:t>
            </w:r>
          </w:p>
        </w:tc>
      </w:tr>
      <w:tr w:rsidR="00242E19" w:rsidRPr="004850FA" w:rsidTr="004F0BE3">
        <w:trPr>
          <w:cantSplit/>
          <w:trHeight w:val="160"/>
        </w:trPr>
        <w:tc>
          <w:tcPr>
            <w:tcW w:w="6300" w:type="dxa"/>
            <w:tcBorders>
              <w:top w:val="single" w:sz="8" w:space="0" w:color="9A4D9E"/>
              <w:bottom w:val="single" w:sz="8" w:space="0" w:color="9A4D9E"/>
              <w:right w:val="single" w:sz="8" w:space="0" w:color="9A4D9E"/>
            </w:tcBorders>
          </w:tcPr>
          <w:p w:rsidR="00242E19" w:rsidRPr="004850FA" w:rsidRDefault="00242E19" w:rsidP="004F0BE3">
            <w:pPr>
              <w:pStyle w:val="TableColumnHeading"/>
              <w:keepNext/>
            </w:pPr>
            <w:r w:rsidRPr="00242E19">
              <w:t>Do you agree with the Workgroup’s initial view that 90% is an appropriate reduction in Performance Level at R1?</w:t>
            </w:r>
          </w:p>
        </w:tc>
        <w:tc>
          <w:tcPr>
            <w:tcW w:w="1725" w:type="dxa"/>
            <w:tcBorders>
              <w:top w:val="single" w:sz="8" w:space="0" w:color="9A4D9E"/>
              <w:left w:val="single" w:sz="8" w:space="0" w:color="9A4D9E"/>
              <w:bottom w:val="single" w:sz="8" w:space="0" w:color="9A4D9E"/>
            </w:tcBorders>
          </w:tcPr>
          <w:p w:rsidR="00242E19" w:rsidRPr="004850FA" w:rsidRDefault="00242E19" w:rsidP="004F0BE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42E19" w:rsidRPr="004B6745" w:rsidTr="004F0BE3">
        <w:trPr>
          <w:cantSplit/>
          <w:trHeight w:val="155"/>
        </w:trPr>
        <w:tc>
          <w:tcPr>
            <w:tcW w:w="8025" w:type="dxa"/>
            <w:gridSpan w:val="2"/>
            <w:tcBorders>
              <w:top w:val="single" w:sz="8" w:space="0" w:color="9A4D9E"/>
            </w:tcBorders>
          </w:tcPr>
          <w:p w:rsidR="00242E19" w:rsidRPr="004B6745" w:rsidRDefault="00242E19" w:rsidP="004F0BE3">
            <w:pPr>
              <w:keepNext/>
              <w:spacing w:after="40"/>
              <w:ind w:left="113" w:right="113"/>
              <w:rPr>
                <w:color w:val="008576"/>
              </w:rPr>
            </w:pPr>
            <w:r>
              <w:rPr>
                <w:color w:val="008576"/>
              </w:rPr>
              <w:t>Please provide your rationale.</w:t>
            </w:r>
          </w:p>
        </w:tc>
      </w:tr>
      <w:tr w:rsidR="00242E19" w:rsidRPr="004850FA" w:rsidTr="004F0BE3">
        <w:trPr>
          <w:trHeight w:val="152"/>
        </w:trPr>
        <w:tc>
          <w:tcPr>
            <w:tcW w:w="8025" w:type="dxa"/>
            <w:gridSpan w:val="2"/>
          </w:tcPr>
          <w:p w:rsidR="00242E19" w:rsidRPr="004850FA" w:rsidRDefault="00242E19" w:rsidP="004F0BE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242E19" w:rsidRDefault="00242E1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42E19" w:rsidRPr="004B6745" w:rsidTr="004F0BE3">
        <w:trPr>
          <w:cantSplit/>
          <w:trHeight w:hRule="exact" w:val="397"/>
          <w:tblHeader/>
        </w:trPr>
        <w:tc>
          <w:tcPr>
            <w:tcW w:w="8025" w:type="dxa"/>
            <w:gridSpan w:val="2"/>
            <w:tcBorders>
              <w:bottom w:val="single" w:sz="8" w:space="0" w:color="9A4D9E"/>
            </w:tcBorders>
            <w:shd w:val="clear" w:color="auto" w:fill="9A4D9E"/>
            <w:vAlign w:val="center"/>
          </w:tcPr>
          <w:p w:rsidR="00242E19" w:rsidRPr="004B6745" w:rsidRDefault="00242E19" w:rsidP="004F0BE3">
            <w:pPr>
              <w:keepNext/>
              <w:spacing w:line="240" w:lineRule="auto"/>
              <w:ind w:left="113"/>
              <w:rPr>
                <w:b/>
                <w:color w:val="FFFFFF"/>
              </w:rPr>
            </w:pPr>
            <w:r>
              <w:rPr>
                <w:b/>
                <w:color w:val="FFFFFF"/>
              </w:rPr>
              <w:t>Question 7</w:t>
            </w:r>
          </w:p>
        </w:tc>
      </w:tr>
      <w:tr w:rsidR="00242E19" w:rsidRPr="004850FA" w:rsidTr="004F0BE3">
        <w:trPr>
          <w:cantSplit/>
          <w:trHeight w:val="160"/>
        </w:trPr>
        <w:tc>
          <w:tcPr>
            <w:tcW w:w="6300" w:type="dxa"/>
            <w:tcBorders>
              <w:top w:val="single" w:sz="8" w:space="0" w:color="9A4D9E"/>
              <w:bottom w:val="single" w:sz="8" w:space="0" w:color="9A4D9E"/>
              <w:right w:val="single" w:sz="8" w:space="0" w:color="9A4D9E"/>
            </w:tcBorders>
          </w:tcPr>
          <w:p w:rsidR="00242E19" w:rsidRPr="004850FA" w:rsidRDefault="00242E19" w:rsidP="004F0BE3">
            <w:pPr>
              <w:pStyle w:val="TableColumnHeading"/>
              <w:keepNext/>
            </w:pPr>
            <w:r w:rsidRPr="00242E19">
              <w:t>Do you agree that a reduction in R1 Performance Level from 99% to 90% will encourage you to utilise Elective HH Settlement?</w:t>
            </w:r>
          </w:p>
        </w:tc>
        <w:tc>
          <w:tcPr>
            <w:tcW w:w="1725" w:type="dxa"/>
            <w:tcBorders>
              <w:top w:val="single" w:sz="8" w:space="0" w:color="9A4D9E"/>
              <w:left w:val="single" w:sz="8" w:space="0" w:color="9A4D9E"/>
              <w:bottom w:val="single" w:sz="8" w:space="0" w:color="9A4D9E"/>
            </w:tcBorders>
          </w:tcPr>
          <w:p w:rsidR="00242E19" w:rsidRPr="004850FA" w:rsidRDefault="00242E19" w:rsidP="004F0BE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42E19" w:rsidRPr="004B6745" w:rsidTr="004F0BE3">
        <w:trPr>
          <w:cantSplit/>
          <w:trHeight w:val="155"/>
        </w:trPr>
        <w:tc>
          <w:tcPr>
            <w:tcW w:w="8025" w:type="dxa"/>
            <w:gridSpan w:val="2"/>
            <w:tcBorders>
              <w:top w:val="single" w:sz="8" w:space="0" w:color="9A4D9E"/>
            </w:tcBorders>
          </w:tcPr>
          <w:p w:rsidR="00242E19" w:rsidRPr="004B6745" w:rsidRDefault="00242E19" w:rsidP="004F0BE3">
            <w:pPr>
              <w:keepNext/>
              <w:spacing w:after="40"/>
              <w:ind w:left="113" w:right="113"/>
              <w:rPr>
                <w:color w:val="008576"/>
              </w:rPr>
            </w:pPr>
            <w:r>
              <w:rPr>
                <w:color w:val="008576"/>
              </w:rPr>
              <w:t>Please provide your rationale.</w:t>
            </w:r>
          </w:p>
        </w:tc>
      </w:tr>
      <w:tr w:rsidR="00242E19" w:rsidRPr="004850FA" w:rsidTr="004F0BE3">
        <w:trPr>
          <w:trHeight w:val="152"/>
        </w:trPr>
        <w:tc>
          <w:tcPr>
            <w:tcW w:w="8025" w:type="dxa"/>
            <w:gridSpan w:val="2"/>
          </w:tcPr>
          <w:p w:rsidR="00242E19" w:rsidRPr="004850FA" w:rsidRDefault="00242E19" w:rsidP="004F0BE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242E19" w:rsidRDefault="00242E1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42E19" w:rsidRPr="004B6745" w:rsidTr="004F0BE3">
        <w:trPr>
          <w:cantSplit/>
          <w:trHeight w:hRule="exact" w:val="397"/>
          <w:tblHeader/>
        </w:trPr>
        <w:tc>
          <w:tcPr>
            <w:tcW w:w="8025" w:type="dxa"/>
            <w:gridSpan w:val="2"/>
            <w:tcBorders>
              <w:bottom w:val="single" w:sz="8" w:space="0" w:color="9A4D9E"/>
            </w:tcBorders>
            <w:shd w:val="clear" w:color="auto" w:fill="9A4D9E"/>
            <w:vAlign w:val="center"/>
          </w:tcPr>
          <w:p w:rsidR="00242E19" w:rsidRPr="004B6745" w:rsidRDefault="00242E19" w:rsidP="004F0BE3">
            <w:pPr>
              <w:keepNext/>
              <w:spacing w:line="240" w:lineRule="auto"/>
              <w:ind w:left="113"/>
              <w:rPr>
                <w:b/>
                <w:color w:val="FFFFFF"/>
              </w:rPr>
            </w:pPr>
            <w:r>
              <w:rPr>
                <w:b/>
                <w:color w:val="FFFFFF"/>
              </w:rPr>
              <w:t xml:space="preserve">Question </w:t>
            </w:r>
            <w:r>
              <w:rPr>
                <w:b/>
                <w:color w:val="FFFFFF"/>
              </w:rPr>
              <w:t>8</w:t>
            </w:r>
          </w:p>
        </w:tc>
      </w:tr>
      <w:tr w:rsidR="00242E19" w:rsidRPr="004850FA" w:rsidTr="004F0BE3">
        <w:trPr>
          <w:cantSplit/>
          <w:trHeight w:val="160"/>
        </w:trPr>
        <w:tc>
          <w:tcPr>
            <w:tcW w:w="6300" w:type="dxa"/>
            <w:tcBorders>
              <w:top w:val="single" w:sz="8" w:space="0" w:color="9A4D9E"/>
              <w:bottom w:val="single" w:sz="8" w:space="0" w:color="9A4D9E"/>
              <w:right w:val="single" w:sz="8" w:space="0" w:color="9A4D9E"/>
            </w:tcBorders>
          </w:tcPr>
          <w:p w:rsidR="00242E19" w:rsidRPr="004850FA" w:rsidRDefault="00242E19" w:rsidP="004F0BE3">
            <w:pPr>
              <w:pStyle w:val="TableColumnHeading"/>
              <w:keepNext/>
            </w:pPr>
            <w:r w:rsidRPr="00242E19">
              <w:t>Do you agree with the Workgroups initial view that P347 should include a ‘Sunset Clause’?</w:t>
            </w:r>
          </w:p>
        </w:tc>
        <w:tc>
          <w:tcPr>
            <w:tcW w:w="1725" w:type="dxa"/>
            <w:tcBorders>
              <w:top w:val="single" w:sz="8" w:space="0" w:color="9A4D9E"/>
              <w:left w:val="single" w:sz="8" w:space="0" w:color="9A4D9E"/>
              <w:bottom w:val="single" w:sz="8" w:space="0" w:color="9A4D9E"/>
            </w:tcBorders>
          </w:tcPr>
          <w:p w:rsidR="00242E19" w:rsidRPr="004850FA" w:rsidRDefault="00242E19" w:rsidP="004F0BE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42E19" w:rsidRPr="004B6745" w:rsidTr="004F0BE3">
        <w:trPr>
          <w:cantSplit/>
          <w:trHeight w:val="155"/>
        </w:trPr>
        <w:tc>
          <w:tcPr>
            <w:tcW w:w="8025" w:type="dxa"/>
            <w:gridSpan w:val="2"/>
            <w:tcBorders>
              <w:top w:val="single" w:sz="8" w:space="0" w:color="9A4D9E"/>
            </w:tcBorders>
          </w:tcPr>
          <w:p w:rsidR="00242E19" w:rsidRPr="004B6745" w:rsidRDefault="00242E19" w:rsidP="004F0BE3">
            <w:pPr>
              <w:keepNext/>
              <w:spacing w:after="40"/>
              <w:ind w:left="113" w:right="113"/>
              <w:rPr>
                <w:color w:val="008576"/>
              </w:rPr>
            </w:pPr>
            <w:r>
              <w:rPr>
                <w:color w:val="008576"/>
              </w:rPr>
              <w:t>Please provide your rationale.</w:t>
            </w:r>
          </w:p>
        </w:tc>
      </w:tr>
      <w:tr w:rsidR="00242E19" w:rsidRPr="004850FA" w:rsidTr="004F0BE3">
        <w:trPr>
          <w:trHeight w:val="152"/>
        </w:trPr>
        <w:tc>
          <w:tcPr>
            <w:tcW w:w="8025" w:type="dxa"/>
            <w:gridSpan w:val="2"/>
          </w:tcPr>
          <w:p w:rsidR="00242E19" w:rsidRPr="004850FA" w:rsidRDefault="00242E19" w:rsidP="004F0BE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242E19" w:rsidRDefault="00242E1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242E19" w:rsidRPr="004B6745" w:rsidTr="004F0BE3">
        <w:trPr>
          <w:cantSplit/>
          <w:trHeight w:hRule="exact" w:val="397"/>
          <w:tblHeader/>
        </w:trPr>
        <w:tc>
          <w:tcPr>
            <w:tcW w:w="8025" w:type="dxa"/>
            <w:gridSpan w:val="2"/>
            <w:tcBorders>
              <w:bottom w:val="single" w:sz="8" w:space="0" w:color="9A4D9E"/>
            </w:tcBorders>
            <w:shd w:val="clear" w:color="auto" w:fill="9A4D9E"/>
            <w:vAlign w:val="center"/>
          </w:tcPr>
          <w:p w:rsidR="00242E19" w:rsidRPr="004B6745" w:rsidRDefault="00242E19" w:rsidP="004F0BE3">
            <w:pPr>
              <w:keepNext/>
              <w:spacing w:line="240" w:lineRule="auto"/>
              <w:ind w:left="113"/>
              <w:rPr>
                <w:b/>
                <w:color w:val="FFFFFF"/>
              </w:rPr>
            </w:pPr>
            <w:r>
              <w:rPr>
                <w:b/>
                <w:color w:val="FFFFFF"/>
              </w:rPr>
              <w:t xml:space="preserve">Question </w:t>
            </w:r>
            <w:r>
              <w:rPr>
                <w:b/>
                <w:color w:val="FFFFFF"/>
              </w:rPr>
              <w:t>9</w:t>
            </w:r>
          </w:p>
        </w:tc>
      </w:tr>
      <w:tr w:rsidR="00242E19" w:rsidRPr="004850FA" w:rsidTr="004F0BE3">
        <w:trPr>
          <w:cantSplit/>
          <w:trHeight w:val="160"/>
        </w:trPr>
        <w:tc>
          <w:tcPr>
            <w:tcW w:w="6300" w:type="dxa"/>
            <w:tcBorders>
              <w:top w:val="single" w:sz="8" w:space="0" w:color="9A4D9E"/>
              <w:bottom w:val="single" w:sz="8" w:space="0" w:color="9A4D9E"/>
              <w:right w:val="single" w:sz="8" w:space="0" w:color="9A4D9E"/>
            </w:tcBorders>
          </w:tcPr>
          <w:p w:rsidR="00242E19" w:rsidRPr="004850FA" w:rsidRDefault="00242E19" w:rsidP="004F0BE3">
            <w:pPr>
              <w:pStyle w:val="TableColumnHeading"/>
              <w:keepNext/>
            </w:pPr>
            <w:r w:rsidRPr="00242E19">
              <w:t>Do you agree with the Workgroups initial views on the trigger point for the ‘Sunset Clause’ and the 6 month window before the Performance Level returns to 99%?</w:t>
            </w:r>
          </w:p>
        </w:tc>
        <w:tc>
          <w:tcPr>
            <w:tcW w:w="1725" w:type="dxa"/>
            <w:tcBorders>
              <w:top w:val="single" w:sz="8" w:space="0" w:color="9A4D9E"/>
              <w:left w:val="single" w:sz="8" w:space="0" w:color="9A4D9E"/>
              <w:bottom w:val="single" w:sz="8" w:space="0" w:color="9A4D9E"/>
            </w:tcBorders>
          </w:tcPr>
          <w:p w:rsidR="00242E19" w:rsidRPr="004850FA" w:rsidRDefault="00242E19" w:rsidP="004F0BE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242E19" w:rsidRPr="004B6745" w:rsidTr="004F0BE3">
        <w:trPr>
          <w:cantSplit/>
          <w:trHeight w:val="155"/>
        </w:trPr>
        <w:tc>
          <w:tcPr>
            <w:tcW w:w="8025" w:type="dxa"/>
            <w:gridSpan w:val="2"/>
            <w:tcBorders>
              <w:top w:val="single" w:sz="8" w:space="0" w:color="9A4D9E"/>
            </w:tcBorders>
          </w:tcPr>
          <w:p w:rsidR="00242E19" w:rsidRPr="004B6745" w:rsidRDefault="00242E19" w:rsidP="004F0BE3">
            <w:pPr>
              <w:keepNext/>
              <w:spacing w:after="40"/>
              <w:ind w:left="113" w:right="113"/>
              <w:rPr>
                <w:color w:val="008576"/>
              </w:rPr>
            </w:pPr>
            <w:r>
              <w:rPr>
                <w:color w:val="008576"/>
              </w:rPr>
              <w:t>Please provide your rationale.</w:t>
            </w:r>
          </w:p>
        </w:tc>
      </w:tr>
      <w:tr w:rsidR="00242E19" w:rsidRPr="004850FA" w:rsidTr="004F0BE3">
        <w:trPr>
          <w:trHeight w:val="152"/>
        </w:trPr>
        <w:tc>
          <w:tcPr>
            <w:tcW w:w="8025" w:type="dxa"/>
            <w:gridSpan w:val="2"/>
          </w:tcPr>
          <w:p w:rsidR="00242E19" w:rsidRPr="004850FA" w:rsidRDefault="00242E19" w:rsidP="004F0BE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242E19" w:rsidRDefault="00242E19"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D5A4C" w:rsidRPr="004B6745" w:rsidTr="004F0BE3">
        <w:trPr>
          <w:cantSplit/>
          <w:trHeight w:hRule="exact" w:val="397"/>
          <w:tblHeader/>
        </w:trPr>
        <w:tc>
          <w:tcPr>
            <w:tcW w:w="8025" w:type="dxa"/>
            <w:gridSpan w:val="2"/>
            <w:tcBorders>
              <w:bottom w:val="single" w:sz="8" w:space="0" w:color="9A4D9E"/>
            </w:tcBorders>
            <w:shd w:val="clear" w:color="auto" w:fill="9A4D9E"/>
            <w:vAlign w:val="center"/>
          </w:tcPr>
          <w:p w:rsidR="00AD5A4C" w:rsidRPr="004B6745" w:rsidRDefault="00AD5A4C" w:rsidP="004F0BE3">
            <w:pPr>
              <w:keepNext/>
              <w:spacing w:line="240" w:lineRule="auto"/>
              <w:ind w:left="113"/>
              <w:rPr>
                <w:b/>
                <w:color w:val="FFFFFF"/>
              </w:rPr>
            </w:pPr>
            <w:r>
              <w:rPr>
                <w:b/>
                <w:color w:val="FFFFFF"/>
              </w:rPr>
              <w:t xml:space="preserve">Question </w:t>
            </w:r>
            <w:r w:rsidR="009B2161">
              <w:rPr>
                <w:b/>
                <w:color w:val="FFFFFF"/>
              </w:rPr>
              <w:t>10</w:t>
            </w:r>
          </w:p>
        </w:tc>
      </w:tr>
      <w:tr w:rsidR="00AD5A4C" w:rsidRPr="004850FA" w:rsidTr="004F0BE3">
        <w:trPr>
          <w:cantSplit/>
          <w:trHeight w:val="160"/>
        </w:trPr>
        <w:tc>
          <w:tcPr>
            <w:tcW w:w="6300" w:type="dxa"/>
            <w:tcBorders>
              <w:top w:val="single" w:sz="8" w:space="0" w:color="9A4D9E"/>
              <w:bottom w:val="single" w:sz="8" w:space="0" w:color="9A4D9E"/>
              <w:right w:val="single" w:sz="8" w:space="0" w:color="9A4D9E"/>
            </w:tcBorders>
          </w:tcPr>
          <w:p w:rsidR="00AD5A4C" w:rsidRPr="004850FA" w:rsidRDefault="00AD5A4C" w:rsidP="004F0BE3">
            <w:pPr>
              <w:pStyle w:val="TableColumnHeading"/>
              <w:keepNext/>
            </w:pPr>
            <w:r w:rsidRPr="00AD5A4C">
              <w:rPr>
                <w:color w:val="000000"/>
                <w:szCs w:val="20"/>
              </w:rPr>
              <w:t>Do you agree with the Workgroups recommended solution that 90% at R1 should only be applied to Measurement Classes “F” and “G”?</w:t>
            </w:r>
          </w:p>
        </w:tc>
        <w:tc>
          <w:tcPr>
            <w:tcW w:w="1725" w:type="dxa"/>
            <w:tcBorders>
              <w:top w:val="single" w:sz="8" w:space="0" w:color="9A4D9E"/>
              <w:left w:val="single" w:sz="8" w:space="0" w:color="9A4D9E"/>
              <w:bottom w:val="single" w:sz="8" w:space="0" w:color="9A4D9E"/>
            </w:tcBorders>
          </w:tcPr>
          <w:p w:rsidR="00AD5A4C" w:rsidRPr="004850FA" w:rsidRDefault="00AD5A4C" w:rsidP="004F0BE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D5A4C" w:rsidRPr="004B6745" w:rsidTr="004F0BE3">
        <w:trPr>
          <w:cantSplit/>
          <w:trHeight w:val="155"/>
        </w:trPr>
        <w:tc>
          <w:tcPr>
            <w:tcW w:w="8025" w:type="dxa"/>
            <w:gridSpan w:val="2"/>
            <w:tcBorders>
              <w:top w:val="single" w:sz="8" w:space="0" w:color="9A4D9E"/>
            </w:tcBorders>
          </w:tcPr>
          <w:p w:rsidR="00AD5A4C" w:rsidRPr="004B6745" w:rsidRDefault="00AD5A4C" w:rsidP="004F0BE3">
            <w:pPr>
              <w:keepNext/>
              <w:spacing w:after="40"/>
              <w:ind w:left="113" w:right="113"/>
              <w:rPr>
                <w:color w:val="008576"/>
              </w:rPr>
            </w:pPr>
            <w:r>
              <w:rPr>
                <w:color w:val="008576"/>
              </w:rPr>
              <w:t>Please provide your rationale.</w:t>
            </w:r>
          </w:p>
        </w:tc>
      </w:tr>
      <w:tr w:rsidR="00AD5A4C" w:rsidRPr="004850FA" w:rsidTr="004F0BE3">
        <w:trPr>
          <w:trHeight w:val="152"/>
        </w:trPr>
        <w:tc>
          <w:tcPr>
            <w:tcW w:w="8025" w:type="dxa"/>
            <w:gridSpan w:val="2"/>
          </w:tcPr>
          <w:p w:rsidR="00AD5A4C" w:rsidRPr="004850FA" w:rsidRDefault="00AD5A4C" w:rsidP="004F0BE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D5A4C" w:rsidRDefault="00AD5A4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B2161" w:rsidRPr="004B6745" w:rsidTr="004F0BE3">
        <w:trPr>
          <w:cantSplit/>
          <w:trHeight w:hRule="exact" w:val="397"/>
          <w:tblHeader/>
        </w:trPr>
        <w:tc>
          <w:tcPr>
            <w:tcW w:w="8025" w:type="dxa"/>
            <w:gridSpan w:val="2"/>
            <w:tcBorders>
              <w:bottom w:val="single" w:sz="8" w:space="0" w:color="9A4D9E"/>
            </w:tcBorders>
            <w:shd w:val="clear" w:color="auto" w:fill="9A4D9E"/>
            <w:vAlign w:val="center"/>
          </w:tcPr>
          <w:p w:rsidR="009B2161" w:rsidRPr="004B6745" w:rsidRDefault="009B2161" w:rsidP="004F0BE3">
            <w:pPr>
              <w:keepNext/>
              <w:spacing w:line="240" w:lineRule="auto"/>
              <w:ind w:left="113"/>
              <w:rPr>
                <w:b/>
                <w:color w:val="FFFFFF"/>
              </w:rPr>
            </w:pPr>
            <w:r>
              <w:rPr>
                <w:b/>
                <w:color w:val="FFFFFF"/>
              </w:rPr>
              <w:t xml:space="preserve">Question </w:t>
            </w:r>
            <w:r>
              <w:rPr>
                <w:b/>
                <w:color w:val="FFFFFF"/>
              </w:rPr>
              <w:t>11</w:t>
            </w:r>
          </w:p>
        </w:tc>
      </w:tr>
      <w:tr w:rsidR="009B2161" w:rsidRPr="004850FA" w:rsidTr="004F0BE3">
        <w:trPr>
          <w:cantSplit/>
          <w:trHeight w:val="160"/>
        </w:trPr>
        <w:tc>
          <w:tcPr>
            <w:tcW w:w="6300" w:type="dxa"/>
            <w:tcBorders>
              <w:top w:val="single" w:sz="8" w:space="0" w:color="9A4D9E"/>
              <w:bottom w:val="single" w:sz="8" w:space="0" w:color="9A4D9E"/>
              <w:right w:val="single" w:sz="8" w:space="0" w:color="9A4D9E"/>
            </w:tcBorders>
          </w:tcPr>
          <w:p w:rsidR="009B2161" w:rsidRPr="004850FA" w:rsidRDefault="009B2161" w:rsidP="004F0BE3">
            <w:pPr>
              <w:pStyle w:val="TableColumnHeading"/>
              <w:keepNext/>
            </w:pPr>
            <w:r w:rsidRPr="009B2161">
              <w:rPr>
                <w:color w:val="000000"/>
                <w:szCs w:val="20"/>
              </w:rPr>
              <w:t>Do you agree with the Workgroup’s initial unanimous view that P347 does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9B2161" w:rsidRPr="004850FA" w:rsidRDefault="009B2161" w:rsidP="004F0BE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B2161" w:rsidRPr="004B6745" w:rsidTr="004F0BE3">
        <w:trPr>
          <w:cantSplit/>
          <w:trHeight w:val="155"/>
        </w:trPr>
        <w:tc>
          <w:tcPr>
            <w:tcW w:w="8025" w:type="dxa"/>
            <w:gridSpan w:val="2"/>
            <w:tcBorders>
              <w:top w:val="single" w:sz="8" w:space="0" w:color="9A4D9E"/>
            </w:tcBorders>
          </w:tcPr>
          <w:p w:rsidR="009B2161" w:rsidRPr="004B6745" w:rsidRDefault="009B2161" w:rsidP="004F0BE3">
            <w:pPr>
              <w:keepNext/>
              <w:spacing w:after="40"/>
              <w:ind w:left="113" w:right="113"/>
              <w:rPr>
                <w:color w:val="008576"/>
              </w:rPr>
            </w:pPr>
            <w:r>
              <w:rPr>
                <w:color w:val="008576"/>
              </w:rPr>
              <w:t>Please provide your rationale.</w:t>
            </w:r>
          </w:p>
        </w:tc>
      </w:tr>
      <w:tr w:rsidR="009B2161" w:rsidRPr="004850FA" w:rsidTr="004F0BE3">
        <w:trPr>
          <w:trHeight w:val="152"/>
        </w:trPr>
        <w:tc>
          <w:tcPr>
            <w:tcW w:w="8025" w:type="dxa"/>
            <w:gridSpan w:val="2"/>
          </w:tcPr>
          <w:p w:rsidR="009B2161" w:rsidRPr="004850FA" w:rsidRDefault="009B2161" w:rsidP="004F0BE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B2161" w:rsidRDefault="009B216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242E19" w:rsidRPr="004B6745" w:rsidTr="004F0BE3">
        <w:trPr>
          <w:cantSplit/>
          <w:trHeight w:hRule="exact" w:val="397"/>
          <w:tblHeader/>
        </w:trPr>
        <w:tc>
          <w:tcPr>
            <w:tcW w:w="8025" w:type="dxa"/>
            <w:tcBorders>
              <w:bottom w:val="single" w:sz="8" w:space="0" w:color="9A4D9E"/>
            </w:tcBorders>
            <w:shd w:val="clear" w:color="auto" w:fill="9A4D9E"/>
            <w:vAlign w:val="center"/>
          </w:tcPr>
          <w:p w:rsidR="00242E19" w:rsidRPr="004B6745" w:rsidRDefault="00242E19" w:rsidP="004F0BE3">
            <w:pPr>
              <w:keepNext/>
              <w:spacing w:line="240" w:lineRule="auto"/>
              <w:ind w:left="113"/>
              <w:rPr>
                <w:b/>
                <w:color w:val="FFFFFF"/>
              </w:rPr>
            </w:pPr>
            <w:r>
              <w:rPr>
                <w:b/>
                <w:color w:val="FFFFFF"/>
              </w:rPr>
              <w:t xml:space="preserve">Question </w:t>
            </w:r>
            <w:r w:rsidR="009B2161">
              <w:rPr>
                <w:b/>
                <w:color w:val="FFFFFF"/>
              </w:rPr>
              <w:t>12</w:t>
            </w:r>
          </w:p>
        </w:tc>
      </w:tr>
      <w:tr w:rsidR="00242E19" w:rsidRPr="004850FA" w:rsidTr="004F0BE3">
        <w:trPr>
          <w:cantSplit/>
          <w:trHeight w:val="160"/>
        </w:trPr>
        <w:tc>
          <w:tcPr>
            <w:tcW w:w="8025" w:type="dxa"/>
            <w:tcBorders>
              <w:top w:val="single" w:sz="8" w:space="0" w:color="9A4D9E"/>
              <w:bottom w:val="single" w:sz="8" w:space="0" w:color="9A4D9E"/>
            </w:tcBorders>
          </w:tcPr>
          <w:p w:rsidR="00242E19" w:rsidRPr="004850FA" w:rsidRDefault="009B2161" w:rsidP="004F0BE3">
            <w:pPr>
              <w:keepNext/>
              <w:spacing w:after="40"/>
              <w:ind w:left="113" w:right="113"/>
              <w:rPr>
                <w:b/>
                <w:color w:val="9A4D9E"/>
                <w:szCs w:val="20"/>
              </w:rPr>
            </w:pPr>
            <w:r>
              <w:rPr>
                <w:color w:val="000000"/>
                <w:szCs w:val="20"/>
              </w:rPr>
              <w:t xml:space="preserve">Do you have any further comments on proposed Modification P347? </w:t>
            </w:r>
          </w:p>
        </w:tc>
      </w:tr>
      <w:tr w:rsidR="00242E19" w:rsidRPr="004850FA" w:rsidTr="004F0BE3">
        <w:trPr>
          <w:trHeight w:val="152"/>
        </w:trPr>
        <w:tc>
          <w:tcPr>
            <w:tcW w:w="8025" w:type="dxa"/>
          </w:tcPr>
          <w:p w:rsidR="00242E19" w:rsidRPr="004850FA" w:rsidRDefault="00242E19" w:rsidP="004F0BE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 and rationale</w:instrText>
            </w:r>
            <w:r w:rsidRPr="004850FA">
              <w:rPr>
                <w:color w:val="9A4D9E"/>
                <w:szCs w:val="20"/>
              </w:rPr>
              <w:instrText xml:space="preserve"> here </w:instrText>
            </w:r>
            <w:r w:rsidRPr="004850FA">
              <w:rPr>
                <w:color w:val="9A4D9E"/>
                <w:szCs w:val="20"/>
              </w:rPr>
              <w:fldChar w:fldCharType="end"/>
            </w:r>
          </w:p>
        </w:tc>
      </w:tr>
    </w:tbl>
    <w:p w:rsidR="00242E19" w:rsidRDefault="00242E19" w:rsidP="0062349A"/>
    <w:p w:rsidR="00242E19" w:rsidRDefault="00242E19" w:rsidP="0062349A"/>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9B2161">
        <w:t>347</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9602F1">
        <w:rPr>
          <w:b/>
        </w:rPr>
        <w:t>Wednesday 19 October 2016</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9602F1">
        <w:t>347</w:t>
      </w:r>
      <w:r>
        <w:t xml:space="preserve">, it will draft the Assessment Report, and present it to the Panel at its meeting on </w:t>
      </w:r>
      <w:r w:rsidR="009602F1">
        <w:t>10 November 2016</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BB1" w:rsidRDefault="00FD0BB1">
      <w:r>
        <w:separator/>
      </w:r>
    </w:p>
  </w:endnote>
  <w:endnote w:type="continuationSeparator" w:id="0">
    <w:p w:rsidR="00FD0BB1" w:rsidRDefault="00FD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03767" w:rsidP="004C2248">
                                <w:pPr>
                                  <w:pStyle w:val="Footer"/>
                                  <w:spacing w:before="40"/>
                                </w:pPr>
                                <w:r>
                                  <w:fldChar w:fldCharType="begin"/>
                                </w:r>
                                <w:r>
                                  <w:instrText xml:space="preserve"> </w:instrText>
                                </w:r>
                                <w:r>
                                  <w:instrText xml:space="preserve">DOCPROPERTY  Subject  \* MERGEFORMAT </w:instrText>
                                </w:r>
                                <w:r>
                                  <w:fldChar w:fldCharType="separate"/>
                                </w:r>
                                <w:r w:rsidR="009602F1">
                                  <w:t>P347</w:t>
                                </w:r>
                                <w:r>
                                  <w:fldChar w:fldCharType="end"/>
                                </w:r>
                                <w:r w:rsidR="00B62F07">
                                  <w:t xml:space="preserve"> </w:t>
                                </w:r>
                              </w:p>
                              <w:p w:rsidR="00B62F07" w:rsidRPr="005A342F" w:rsidRDefault="003F49B4" w:rsidP="004C2248">
                                <w:pPr>
                                  <w:pStyle w:val="Footer"/>
                                  <w:spacing w:before="40"/>
                                </w:pPr>
                                <w:fldSimple w:instr=" DOCPROPERTY  Title  \* MERGEFORMAT ">
                                  <w:r w:rsidR="009602F1">
                                    <w:t>Assessment Procedure Consultation Questions</w:t>
                                  </w:r>
                                </w:fldSimple>
                              </w:p>
                            </w:tc>
                          </w:tr>
                          <w:tr w:rsidR="00B62F07">
                            <w:trPr>
                              <w:trHeight w:val="340"/>
                            </w:trPr>
                            <w:tc>
                              <w:tcPr>
                                <w:tcW w:w="2156" w:type="dxa"/>
                                <w:vAlign w:val="center"/>
                              </w:tcPr>
                              <w:p w:rsidR="00B62F07" w:rsidRPr="006C2760" w:rsidRDefault="003F49B4" w:rsidP="006C2760">
                                <w:pPr>
                                  <w:pStyle w:val="Footer"/>
                                </w:pPr>
                                <w:fldSimple w:instr=" DOCPROPERTY  Date  \* MERGEFORMAT ">
                                  <w:r w:rsidR="009602F1">
                                    <w:t>30 September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602F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C3E78">
                                  <w:rPr>
                                    <w:noProof/>
                                  </w:rPr>
                                  <w:t>4</w:t>
                                </w:r>
                                <w:r w:rsidRPr="006C2760">
                                  <w:fldChar w:fldCharType="end"/>
                                </w:r>
                                <w:r w:rsidRPr="006C2760">
                                  <w:t xml:space="preserve"> of </w:t>
                                </w:r>
                                <w:r w:rsidR="00C03767">
                                  <w:fldChar w:fldCharType="begin"/>
                                </w:r>
                                <w:r w:rsidR="00C03767">
                                  <w:instrText xml:space="preserve"> NUMPAGES </w:instrText>
                                </w:r>
                                <w:r w:rsidR="00C03767">
                                  <w:fldChar w:fldCharType="separate"/>
                                </w:r>
                                <w:r w:rsidR="000C3E78">
                                  <w:rPr>
                                    <w:noProof/>
                                  </w:rPr>
                                  <w:t>4</w:t>
                                </w:r>
                                <w:r w:rsidR="00C037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602F1">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03767" w:rsidP="004C2248">
                          <w:pPr>
                            <w:pStyle w:val="Footer"/>
                            <w:spacing w:before="40"/>
                          </w:pPr>
                          <w:r>
                            <w:fldChar w:fldCharType="begin"/>
                          </w:r>
                          <w:r>
                            <w:instrText xml:space="preserve"> </w:instrText>
                          </w:r>
                          <w:r>
                            <w:instrText xml:space="preserve">DOCPROPERTY  Subject  \* MERGEFORMAT </w:instrText>
                          </w:r>
                          <w:r>
                            <w:fldChar w:fldCharType="separate"/>
                          </w:r>
                          <w:r w:rsidR="009602F1">
                            <w:t>P347</w:t>
                          </w:r>
                          <w:r>
                            <w:fldChar w:fldCharType="end"/>
                          </w:r>
                          <w:r w:rsidR="00B62F07">
                            <w:t xml:space="preserve"> </w:t>
                          </w:r>
                        </w:p>
                        <w:p w:rsidR="00B62F07" w:rsidRPr="005A342F" w:rsidRDefault="003F49B4" w:rsidP="004C2248">
                          <w:pPr>
                            <w:pStyle w:val="Footer"/>
                            <w:spacing w:before="40"/>
                          </w:pPr>
                          <w:fldSimple w:instr=" DOCPROPERTY  Title  \* MERGEFORMAT ">
                            <w:r w:rsidR="009602F1">
                              <w:t>Assessment Procedure Consultation Questions</w:t>
                            </w:r>
                          </w:fldSimple>
                        </w:p>
                      </w:tc>
                    </w:tr>
                    <w:tr w:rsidR="00B62F07">
                      <w:trPr>
                        <w:trHeight w:val="340"/>
                      </w:trPr>
                      <w:tc>
                        <w:tcPr>
                          <w:tcW w:w="2156" w:type="dxa"/>
                          <w:vAlign w:val="center"/>
                        </w:tcPr>
                        <w:p w:rsidR="00B62F07" w:rsidRPr="006C2760" w:rsidRDefault="003F49B4" w:rsidP="006C2760">
                          <w:pPr>
                            <w:pStyle w:val="Footer"/>
                          </w:pPr>
                          <w:fldSimple w:instr=" DOCPROPERTY  Date  \* MERGEFORMAT ">
                            <w:r w:rsidR="009602F1">
                              <w:t>30 September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9602F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0C3E78">
                            <w:rPr>
                              <w:noProof/>
                            </w:rPr>
                            <w:t>4</w:t>
                          </w:r>
                          <w:r w:rsidRPr="006C2760">
                            <w:fldChar w:fldCharType="end"/>
                          </w:r>
                          <w:r w:rsidRPr="006C2760">
                            <w:t xml:space="preserve"> of </w:t>
                          </w:r>
                          <w:r w:rsidR="00C03767">
                            <w:fldChar w:fldCharType="begin"/>
                          </w:r>
                          <w:r w:rsidR="00C03767">
                            <w:instrText xml:space="preserve"> NUMPAGES </w:instrText>
                          </w:r>
                          <w:r w:rsidR="00C03767">
                            <w:fldChar w:fldCharType="separate"/>
                          </w:r>
                          <w:r w:rsidR="000C3E78">
                            <w:rPr>
                              <w:noProof/>
                            </w:rPr>
                            <w:t>4</w:t>
                          </w:r>
                          <w:r w:rsidR="00C03767">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602F1">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9B4" w:rsidP="007E327F">
                                <w:pPr>
                                  <w:pStyle w:val="Footer"/>
                                  <w:spacing w:before="40"/>
                                </w:pPr>
                                <w:fldSimple w:instr=" DOCPROPERTY  Subject  \* MERGEFORMAT ">
                                  <w:r w:rsidR="009602F1">
                                    <w:t>P347</w:t>
                                  </w:r>
                                </w:fldSimple>
                                <w:r w:rsidR="00CE1BAD">
                                  <w:t xml:space="preserve"> </w:t>
                                </w:r>
                              </w:p>
                              <w:p w:rsidR="002A0E87" w:rsidRPr="005A342F" w:rsidRDefault="003F49B4" w:rsidP="007E327F">
                                <w:pPr>
                                  <w:pStyle w:val="Footer"/>
                                  <w:spacing w:before="40"/>
                                </w:pPr>
                                <w:fldSimple w:instr=" DOCPROPERTY  Title  \* MERGEFORMAT ">
                                  <w:r w:rsidR="009602F1">
                                    <w:t>Assessment Procedure Consultation Questions</w:t>
                                  </w:r>
                                </w:fldSimple>
                              </w:p>
                            </w:tc>
                          </w:tr>
                          <w:tr w:rsidR="002A0E87">
                            <w:trPr>
                              <w:trHeight w:val="340"/>
                            </w:trPr>
                            <w:tc>
                              <w:tcPr>
                                <w:tcW w:w="2156" w:type="dxa"/>
                                <w:vAlign w:val="center"/>
                              </w:tcPr>
                              <w:p w:rsidR="002A0E87" w:rsidRPr="006C2760" w:rsidRDefault="003F49B4" w:rsidP="006C2760">
                                <w:pPr>
                                  <w:pStyle w:val="Footer"/>
                                </w:pPr>
                                <w:fldSimple w:instr=" DOCPROPERTY  Date  \* MERGEFORMAT ">
                                  <w:r w:rsidR="009602F1">
                                    <w:t>30 September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9602F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C3E78">
                                  <w:rPr>
                                    <w:noProof/>
                                  </w:rPr>
                                  <w:t>1</w:t>
                                </w:r>
                                <w:r w:rsidRPr="006C2760">
                                  <w:fldChar w:fldCharType="end"/>
                                </w:r>
                                <w:r w:rsidRPr="006C2760">
                                  <w:t xml:space="preserve"> of </w:t>
                                </w:r>
                                <w:r w:rsidR="00C03767">
                                  <w:fldChar w:fldCharType="begin"/>
                                </w:r>
                                <w:r w:rsidR="00C03767">
                                  <w:instrText xml:space="preserve"> NUMPAGES </w:instrText>
                                </w:r>
                                <w:r w:rsidR="00C03767">
                                  <w:fldChar w:fldCharType="separate"/>
                                </w:r>
                                <w:r w:rsidR="000C3E78">
                                  <w:rPr>
                                    <w:noProof/>
                                  </w:rPr>
                                  <w:t>4</w:t>
                                </w:r>
                                <w:r w:rsidR="00C037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602F1">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9B4" w:rsidP="007E327F">
                          <w:pPr>
                            <w:pStyle w:val="Footer"/>
                            <w:spacing w:before="40"/>
                          </w:pPr>
                          <w:fldSimple w:instr=" DOCPROPERTY  Subject  \* MERGEFORMAT ">
                            <w:r w:rsidR="009602F1">
                              <w:t>P347</w:t>
                            </w:r>
                          </w:fldSimple>
                          <w:r w:rsidR="00CE1BAD">
                            <w:t xml:space="preserve"> </w:t>
                          </w:r>
                        </w:p>
                        <w:p w:rsidR="002A0E87" w:rsidRPr="005A342F" w:rsidRDefault="003F49B4" w:rsidP="007E327F">
                          <w:pPr>
                            <w:pStyle w:val="Footer"/>
                            <w:spacing w:before="40"/>
                          </w:pPr>
                          <w:fldSimple w:instr=" DOCPROPERTY  Title  \* MERGEFORMAT ">
                            <w:r w:rsidR="009602F1">
                              <w:t>Assessment Procedure Consultation Questions</w:t>
                            </w:r>
                          </w:fldSimple>
                        </w:p>
                      </w:tc>
                    </w:tr>
                    <w:tr w:rsidR="002A0E87">
                      <w:trPr>
                        <w:trHeight w:val="340"/>
                      </w:trPr>
                      <w:tc>
                        <w:tcPr>
                          <w:tcW w:w="2156" w:type="dxa"/>
                          <w:vAlign w:val="center"/>
                        </w:tcPr>
                        <w:p w:rsidR="002A0E87" w:rsidRPr="006C2760" w:rsidRDefault="003F49B4" w:rsidP="006C2760">
                          <w:pPr>
                            <w:pStyle w:val="Footer"/>
                          </w:pPr>
                          <w:fldSimple w:instr=" DOCPROPERTY  Date  \* MERGEFORMAT ">
                            <w:r w:rsidR="009602F1">
                              <w:t>30 September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9602F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0C3E78">
                            <w:rPr>
                              <w:noProof/>
                            </w:rPr>
                            <w:t>1</w:t>
                          </w:r>
                          <w:r w:rsidRPr="006C2760">
                            <w:fldChar w:fldCharType="end"/>
                          </w:r>
                          <w:r w:rsidRPr="006C2760">
                            <w:t xml:space="preserve"> of </w:t>
                          </w:r>
                          <w:r w:rsidR="00C03767">
                            <w:fldChar w:fldCharType="begin"/>
                          </w:r>
                          <w:r w:rsidR="00C03767">
                            <w:instrText xml:space="preserve"> NUMPAGES </w:instrText>
                          </w:r>
                          <w:r w:rsidR="00C03767">
                            <w:fldChar w:fldCharType="separate"/>
                          </w:r>
                          <w:r w:rsidR="000C3E78">
                            <w:rPr>
                              <w:noProof/>
                            </w:rPr>
                            <w:t>4</w:t>
                          </w:r>
                          <w:r w:rsidR="00C03767">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602F1">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BB1" w:rsidRDefault="00FD0BB1">
      <w:r>
        <w:separator/>
      </w:r>
    </w:p>
  </w:footnote>
  <w:footnote w:type="continuationSeparator" w:id="0">
    <w:p w:rsidR="00FD0BB1" w:rsidRDefault="00FD0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BB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3E78"/>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2E19"/>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02F1"/>
    <w:rsid w:val="00961040"/>
    <w:rsid w:val="0096132C"/>
    <w:rsid w:val="00966FA1"/>
    <w:rsid w:val="0096737C"/>
    <w:rsid w:val="00970B0C"/>
    <w:rsid w:val="00983669"/>
    <w:rsid w:val="009939BE"/>
    <w:rsid w:val="00995357"/>
    <w:rsid w:val="009A0357"/>
    <w:rsid w:val="009A0AA2"/>
    <w:rsid w:val="009B0251"/>
    <w:rsid w:val="009B216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5A4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0680B"/>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684F"/>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D0BB1"/>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B2161"/>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D0680B"/>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B2161"/>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D0680B"/>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Template>
  <TotalTime>1</TotalTime>
  <Pages>4</Pages>
  <Words>763</Words>
  <Characters>5702</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Royston Black</dc:creator>
  <cp:keywords>PXXX Assessment Procedure Consultation Questions</cp:keywords>
  <cp:lastModifiedBy>Royston Black</cp:lastModifiedBy>
  <cp:revision>2</cp:revision>
  <cp:lastPrinted>2008-12-17T17:35:00Z</cp:lastPrinted>
  <dcterms:created xsi:type="dcterms:W3CDTF">2016-09-27T15:54:00Z</dcterms:created>
  <dcterms:modified xsi:type="dcterms:W3CDTF">2016-09-27T15:54:00Z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P347</vt:lpwstr>
  </property>
  <property fmtid="{D5CDD505-2E9C-101B-9397-08002B2CF9AE}" pid="4" name="Date">
    <vt:lpwstr>30 September 2016</vt:lpwstr>
  </property>
  <property fmtid="{D5CDD505-2E9C-101B-9397-08002B2CF9AE}" pid="5" name="Version">
    <vt:lpwstr>1.0</vt:lpwstr>
  </property>
</Properties>
</file>